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F6C0" w14:textId="77777777" w:rsidR="00B07628" w:rsidRDefault="00B07628" w:rsidP="00B0762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COBLYS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71D213FD" w14:textId="77777777" w:rsidR="00B07628" w:rsidRDefault="00B07628" w:rsidP="00B07628">
      <w:pPr>
        <w:pStyle w:val="NoSpacing"/>
        <w:rPr>
          <w:rFonts w:cs="Times New Roman"/>
          <w:szCs w:val="24"/>
        </w:rPr>
      </w:pPr>
    </w:p>
    <w:p w14:paraId="2355D4DC" w14:textId="77777777" w:rsidR="00B07628" w:rsidRDefault="00B07628" w:rsidP="00B07628">
      <w:pPr>
        <w:pStyle w:val="NoSpacing"/>
        <w:rPr>
          <w:rFonts w:cs="Times New Roman"/>
          <w:szCs w:val="24"/>
        </w:rPr>
      </w:pPr>
    </w:p>
    <w:p w14:paraId="2ED3D0D1" w14:textId="77777777" w:rsidR="00B07628" w:rsidRDefault="00B07628" w:rsidP="00B076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Bampton,</w:t>
      </w:r>
    </w:p>
    <w:p w14:paraId="0EFEB40D" w14:textId="77777777" w:rsidR="00B07628" w:rsidRDefault="00B07628" w:rsidP="00B076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Oxfordshire</w:t>
      </w:r>
      <w:proofErr w:type="spellEnd"/>
      <w:r>
        <w:rPr>
          <w:rFonts w:cs="Times New Roman"/>
          <w:szCs w:val="24"/>
        </w:rPr>
        <w:t xml:space="preserve">, into lands of Geoffrey </w:t>
      </w:r>
      <w:proofErr w:type="spellStart"/>
      <w:r>
        <w:rPr>
          <w:rFonts w:cs="Times New Roman"/>
          <w:szCs w:val="24"/>
        </w:rPr>
        <w:t>Kydwell</w:t>
      </w:r>
      <w:proofErr w:type="spellEnd"/>
      <w:r>
        <w:rPr>
          <w:rFonts w:cs="Times New Roman"/>
          <w:szCs w:val="24"/>
        </w:rPr>
        <w:t>(q.v.).</w:t>
      </w:r>
    </w:p>
    <w:p w14:paraId="5C4E0D32" w14:textId="77777777" w:rsidR="00B07628" w:rsidRDefault="00B07628" w:rsidP="00B0762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95D1307" w14:textId="77777777" w:rsidR="00B07628" w:rsidRDefault="00B07628" w:rsidP="00B0762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p.96)</w:t>
      </w:r>
    </w:p>
    <w:p w14:paraId="42AFC18B" w14:textId="77777777" w:rsidR="00B07628" w:rsidRDefault="00B07628" w:rsidP="00B07628">
      <w:pPr>
        <w:pStyle w:val="NoSpacing"/>
        <w:rPr>
          <w:rFonts w:eastAsia="Times New Roman" w:cs="Times New Roman"/>
          <w:szCs w:val="24"/>
        </w:rPr>
      </w:pPr>
    </w:p>
    <w:p w14:paraId="6BA0CEB4" w14:textId="77777777" w:rsidR="00B07628" w:rsidRDefault="00B07628" w:rsidP="00B07628">
      <w:pPr>
        <w:pStyle w:val="NoSpacing"/>
        <w:rPr>
          <w:rFonts w:eastAsia="Times New Roman" w:cs="Times New Roman"/>
          <w:szCs w:val="24"/>
        </w:rPr>
      </w:pPr>
    </w:p>
    <w:p w14:paraId="1326CE19" w14:textId="77777777" w:rsidR="00B07628" w:rsidRDefault="00B07628" w:rsidP="00B0762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July 2023</w:t>
      </w:r>
    </w:p>
    <w:p w14:paraId="07485F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AADB" w14:textId="77777777" w:rsidR="00B07628" w:rsidRDefault="00B07628" w:rsidP="009139A6">
      <w:r>
        <w:separator/>
      </w:r>
    </w:p>
  </w:endnote>
  <w:endnote w:type="continuationSeparator" w:id="0">
    <w:p w14:paraId="20754D31" w14:textId="77777777" w:rsidR="00B07628" w:rsidRDefault="00B076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55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2C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5C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6B16" w14:textId="77777777" w:rsidR="00B07628" w:rsidRDefault="00B07628" w:rsidP="009139A6">
      <w:r>
        <w:separator/>
      </w:r>
    </w:p>
  </w:footnote>
  <w:footnote w:type="continuationSeparator" w:id="0">
    <w:p w14:paraId="29C15466" w14:textId="77777777" w:rsidR="00B07628" w:rsidRDefault="00B076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6B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06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BD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2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762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7841F"/>
  <w15:chartTrackingRefBased/>
  <w15:docId w15:val="{13823C8E-57BD-4D5F-8C5A-367B9AB5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2023-07-16T18:55:00Z</dcterms:created>
  <dcterms:modified xsi:type="dcterms:W3CDTF">2023-07-16T18:56:00Z</dcterms:modified>
</cp:coreProperties>
</file>